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EE7" w:rsidRPr="005F32F4" w:rsidRDefault="00DA3EE7" w:rsidP="00332757">
      <w:pPr>
        <w:jc w:val="center"/>
        <w:rPr>
          <w:rFonts w:ascii="ALFABET98" w:hAnsi="ALFABET98"/>
          <w:b/>
          <w:color w:val="0F243E"/>
          <w:lang w:val="tr-TR"/>
        </w:rPr>
      </w:pPr>
      <w:r w:rsidRPr="005F32F4">
        <w:rPr>
          <w:rFonts w:ascii="ALFABET98 Tur" w:hAnsi="ALFABET98 Tur"/>
          <w:b/>
          <w:color w:val="0F243E"/>
          <w:lang w:val="tr-TR"/>
        </w:rPr>
        <w:t>KURTULUŞ İLKÖĞRETİM OKULU 2.SINIFLAR TÜRKÇE DERSİ DEĞERLENDİRME TESTİ</w:t>
      </w:r>
    </w:p>
    <w:p w:rsidR="00DA3EE7" w:rsidRPr="005F32F4" w:rsidRDefault="00DA3EE7" w:rsidP="00332757">
      <w:pPr>
        <w:rPr>
          <w:rFonts w:ascii="ALFABET98" w:hAnsi="ALFABET98"/>
          <w:b/>
          <w:color w:val="0F243E"/>
          <w:lang w:val="tr-TR"/>
        </w:rPr>
      </w:pPr>
    </w:p>
    <w:p w:rsidR="00DA3EE7" w:rsidRPr="005F32F4" w:rsidRDefault="00DA3EE7" w:rsidP="00332757">
      <w:pPr>
        <w:jc w:val="center"/>
        <w:rPr>
          <w:rFonts w:ascii="ALFABET98" w:hAnsi="ALFABET98"/>
          <w:b/>
          <w:color w:val="0F243E"/>
          <w:lang w:val="tr-TR"/>
        </w:rPr>
      </w:pPr>
      <w:r w:rsidRPr="005F32F4">
        <w:rPr>
          <w:rFonts w:ascii="ALFABET98" w:hAnsi="ALFABET98"/>
          <w:b/>
          <w:color w:val="0F243E"/>
          <w:lang w:val="tr-TR"/>
        </w:rPr>
        <w:t>OYUN</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 xml:space="preserve">     Kral ve kraliçenin en sevdikleri oyun yüksek atlama yarışması idi.Yarışma, sarayın büyük tören salonunda yapılırdı.Kral ve kraliçe ince bir ipin ucundan tutarlardı.Yarışmacılar da bunun üzerinden atlarlardı.En yükseğe atlayan birinci olurdu.Birinciye kırmızı iplik,ikinciye sarı,üçüncüye beyaz iplik verilirdi.Bu iplikler yarışmacıların halktan daha üstün olduğunu gösteren birer nişan idi.</w:t>
      </w:r>
    </w:p>
    <w:p w:rsidR="00DA3EE7" w:rsidRPr="005F32F4" w:rsidRDefault="00DA3EE7" w:rsidP="00332757">
      <w:pPr>
        <w:rPr>
          <w:rFonts w:ascii="ALFABET98" w:hAnsi="ALFABET98"/>
          <w:b/>
          <w:color w:val="0F243E"/>
          <w:lang w:val="tr-TR"/>
        </w:rPr>
      </w:pPr>
      <w:r w:rsidRPr="005F32F4">
        <w:rPr>
          <w:rFonts w:ascii="ALFABET98" w:hAnsi="ALFABET98"/>
          <w:b/>
          <w:color w:val="0F243E"/>
          <w:lang w:val="tr-TR"/>
        </w:rPr>
        <w:t>(</w:t>
      </w:r>
      <w:r w:rsidRPr="005F32F4">
        <w:rPr>
          <w:rFonts w:ascii="ALFABET98 Tur" w:hAnsi="ALFABET98 Tur"/>
          <w:b/>
          <w:color w:val="0F243E"/>
          <w:lang w:val="tr-TR"/>
        </w:rPr>
        <w:t>İlk beş soruya  yukarıdaki  metne göre cevaplandırınız.)</w:t>
      </w:r>
    </w:p>
    <w:p w:rsidR="00DA3EE7" w:rsidRPr="005F32F4" w:rsidRDefault="00DA3EE7" w:rsidP="00332757">
      <w:pPr>
        <w:rPr>
          <w:rFonts w:ascii="ALFABET98" w:hAnsi="ALFABET98"/>
          <w:color w:val="0F243E"/>
          <w:lang w:val="tr-TR"/>
        </w:rPr>
      </w:pPr>
      <w:r w:rsidRPr="005F32F4">
        <w:rPr>
          <w:rFonts w:ascii="ALFABET98" w:hAnsi="ALFABET98"/>
          <w:color w:val="0F243E"/>
          <w:lang w:val="tr-TR"/>
        </w:rPr>
        <w:t>1.Kral ve kraliçenin en sevdikleri oyun hangisidir?</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A) yüksek atlama                       B) koşma                        C) tırmanma</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2.Yarışma nerede yapılırdı?</w:t>
      </w:r>
    </w:p>
    <w:p w:rsidR="00DA3EE7" w:rsidRPr="005F32F4" w:rsidRDefault="00DA3EE7" w:rsidP="00332757">
      <w:pPr>
        <w:rPr>
          <w:rFonts w:ascii="ALFABET98" w:hAnsi="ALFABET98"/>
          <w:color w:val="0F243E"/>
          <w:lang w:val="tr-TR"/>
        </w:rPr>
      </w:pPr>
      <w:r w:rsidRPr="005F32F4">
        <w:rPr>
          <w:rFonts w:ascii="ALFABET98" w:hAnsi="ALFABET98"/>
          <w:color w:val="0F243E"/>
          <w:lang w:val="tr-TR"/>
        </w:rPr>
        <w:t>A) bahçede                             B) sokakta                       C) tören salonunda</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3.Yarışmacılar nereden atlarlardı?</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 xml:space="preserve">A) ağaçtan                             B) masadan                      C) ipin üzerinden </w:t>
      </w:r>
    </w:p>
    <w:p w:rsidR="00DA3EE7" w:rsidRPr="005F32F4" w:rsidRDefault="00DA3EE7" w:rsidP="00332757">
      <w:pPr>
        <w:rPr>
          <w:rFonts w:ascii="ALFABET98" w:hAnsi="ALFABET98"/>
          <w:color w:val="0F243E"/>
          <w:lang w:val="tr-TR"/>
        </w:rPr>
      </w:pPr>
      <w:r w:rsidRPr="005F32F4">
        <w:rPr>
          <w:rFonts w:ascii="ALFABET98" w:hAnsi="ALFABET98"/>
          <w:color w:val="0F243E"/>
          <w:lang w:val="tr-TR"/>
        </w:rPr>
        <w:t>4.Birinciye hangi renkte iplik verilirdi?</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A) mavi                                 B) kırmızı                         C) sarı</w:t>
      </w:r>
    </w:p>
    <w:p w:rsidR="00DA3EE7" w:rsidRPr="005F32F4" w:rsidRDefault="00DA3EE7" w:rsidP="00332757">
      <w:pPr>
        <w:rPr>
          <w:rFonts w:ascii="ALFABET98" w:hAnsi="ALFABET98"/>
          <w:color w:val="0F243E"/>
          <w:lang w:val="tr-TR"/>
        </w:rPr>
      </w:pPr>
      <w:r w:rsidRPr="005F32F4">
        <w:rPr>
          <w:rFonts w:ascii="ALFABET98" w:hAnsi="ALFABET98"/>
          <w:color w:val="0F243E"/>
          <w:lang w:val="tr-TR"/>
        </w:rPr>
        <w:t>5.</w:t>
      </w:r>
      <w:r w:rsidRPr="005F32F4">
        <w:rPr>
          <w:rFonts w:ascii="ALFABET98 Tur" w:hAnsi="ALFABET98 Tur"/>
          <w:color w:val="0F243E"/>
          <w:lang w:val="tr-TR"/>
        </w:rPr>
        <w:t>İkinciye hangi renk iplik verilirdi?</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 xml:space="preserve">A) sarı                                   B) beyaz                           C) kırmızı </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6.Aşağıdakilerden hangisi üç hecelidir?</w:t>
      </w:r>
    </w:p>
    <w:p w:rsidR="00DA3EE7" w:rsidRPr="005F32F4" w:rsidRDefault="00DA3EE7" w:rsidP="00332757">
      <w:pPr>
        <w:rPr>
          <w:rFonts w:ascii="ALFABET98" w:hAnsi="ALFABET98"/>
          <w:color w:val="0F243E"/>
          <w:lang w:val="tr-TR"/>
        </w:rPr>
      </w:pPr>
      <w:r w:rsidRPr="005F32F4">
        <w:rPr>
          <w:rFonts w:ascii="ALFABET98" w:hAnsi="ALFABET98"/>
          <w:color w:val="0F243E"/>
          <w:lang w:val="tr-TR"/>
        </w:rPr>
        <w:t>A) cumhuriyet                           B) araba                          C) dolap</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 xml:space="preserve">7.Aşağıdakilerden hangisi hecelerine </w:t>
      </w:r>
      <w:r w:rsidRPr="005F32F4">
        <w:rPr>
          <w:rFonts w:ascii="ALFABET98 Tur" w:hAnsi="ALFABET98 Tur"/>
          <w:color w:val="0F243E"/>
          <w:u w:val="single"/>
          <w:lang w:val="tr-TR"/>
        </w:rPr>
        <w:t>yanlış</w:t>
      </w:r>
      <w:r w:rsidRPr="005F32F4">
        <w:rPr>
          <w:rFonts w:ascii="ALFABET98 Tur" w:hAnsi="ALFABET98 Tur"/>
          <w:color w:val="0F243E"/>
          <w:lang w:val="tr-TR"/>
        </w:rPr>
        <w:t xml:space="preserve"> ayrılmıştır?</w:t>
      </w:r>
    </w:p>
    <w:p w:rsidR="00DA3EE7" w:rsidRPr="005F32F4" w:rsidRDefault="00DA3EE7" w:rsidP="00332757">
      <w:pPr>
        <w:rPr>
          <w:rFonts w:ascii="ALFABET98" w:hAnsi="ALFABET98"/>
          <w:color w:val="0F243E"/>
          <w:lang w:val="tr-TR"/>
        </w:rPr>
      </w:pPr>
      <w:r w:rsidRPr="005F32F4">
        <w:rPr>
          <w:rFonts w:ascii="ALFABET98" w:hAnsi="ALFABET98"/>
          <w:color w:val="0F243E"/>
          <w:lang w:val="tr-TR"/>
        </w:rPr>
        <w:t>A) gez-gin-ci                           B)</w:t>
      </w:r>
      <w:r w:rsidRPr="005F32F4">
        <w:rPr>
          <w:rFonts w:ascii="ALFABET98 Tur" w:hAnsi="ALFABET98 Tur"/>
          <w:color w:val="0F243E"/>
          <w:lang w:val="tr-TR"/>
        </w:rPr>
        <w:t xml:space="preserve"> kit-ap-lar                       C) dal-la-rı</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8.Aşağıdaki sözcüklerin hangisi sözlükte ilk sırada yer alır?</w:t>
      </w:r>
    </w:p>
    <w:p w:rsidR="00DA3EE7" w:rsidRPr="005F32F4" w:rsidRDefault="00DA3EE7" w:rsidP="00332757">
      <w:pPr>
        <w:rPr>
          <w:rFonts w:ascii="ALFABET98" w:hAnsi="ALFABET98"/>
          <w:color w:val="0F243E"/>
          <w:lang w:val="tr-TR"/>
        </w:rPr>
      </w:pPr>
      <w:r w:rsidRPr="005F32F4">
        <w:rPr>
          <w:rFonts w:ascii="ALFABET98" w:hAnsi="ALFABET98"/>
          <w:color w:val="0F243E"/>
          <w:lang w:val="tr-TR"/>
        </w:rPr>
        <w:t>A) telefon                              B) radyo                           C) makine</w:t>
      </w:r>
    </w:p>
    <w:p w:rsidR="00DA3EE7" w:rsidRPr="005F32F4" w:rsidRDefault="00DA3EE7" w:rsidP="00332757">
      <w:pPr>
        <w:rPr>
          <w:rFonts w:ascii="ALFABET98" w:hAnsi="ALFABET98"/>
          <w:color w:val="0F243E"/>
          <w:lang w:val="tr-TR"/>
        </w:rPr>
      </w:pPr>
      <w:r w:rsidRPr="005F32F4">
        <w:rPr>
          <w:rFonts w:ascii="ALFABET98" w:hAnsi="ALFABET98"/>
          <w:color w:val="0F243E"/>
          <w:lang w:val="tr-TR"/>
        </w:rPr>
        <w:t>9.</w:t>
      </w:r>
      <w:r w:rsidRPr="005F32F4">
        <w:rPr>
          <w:rFonts w:ascii="Times New Roman" w:hAnsi="Times New Roman"/>
          <w:color w:val="0F243E"/>
          <w:lang w:val="tr-TR"/>
        </w:rPr>
        <w:t xml:space="preserve"> “</w:t>
      </w:r>
      <w:r w:rsidRPr="005F32F4">
        <w:rPr>
          <w:rFonts w:ascii="ALFABET98" w:hAnsi="ALFABET98"/>
          <w:color w:val="0F243E"/>
          <w:lang w:val="tr-TR"/>
        </w:rPr>
        <w:t xml:space="preserve">Annesinin </w:t>
      </w:r>
      <w:r w:rsidRPr="005F32F4">
        <w:rPr>
          <w:rFonts w:ascii="ALFABET98 Tur" w:hAnsi="ALFABET98 Tur"/>
          <w:color w:val="0F243E"/>
          <w:lang w:val="tr-TR"/>
        </w:rPr>
        <w:t>pişirdiği böreğin kokusu geliyordu.’’ Cümlesinde kaç sözcük vardır?</w:t>
      </w:r>
    </w:p>
    <w:p w:rsidR="00DA3EE7" w:rsidRPr="005F32F4" w:rsidRDefault="00DA3EE7" w:rsidP="00332757">
      <w:pPr>
        <w:rPr>
          <w:rFonts w:ascii="ALFABET98" w:hAnsi="ALFABET98"/>
          <w:color w:val="0F243E"/>
          <w:lang w:val="tr-TR"/>
        </w:rPr>
      </w:pPr>
      <w:r w:rsidRPr="005F32F4">
        <w:rPr>
          <w:rFonts w:ascii="ALFABET98" w:hAnsi="ALFABET98"/>
          <w:color w:val="0F243E"/>
          <w:lang w:val="tr-TR"/>
        </w:rPr>
        <w:t>A) 5                                     B) 4                                C)6</w:t>
      </w:r>
    </w:p>
    <w:p w:rsidR="00DA3EE7" w:rsidRPr="005F32F4" w:rsidRDefault="00DA3EE7" w:rsidP="00332757">
      <w:pPr>
        <w:rPr>
          <w:rFonts w:ascii="ALFABET98" w:hAnsi="ALFABET98"/>
          <w:color w:val="0F243E"/>
          <w:lang w:val="tr-TR"/>
        </w:rPr>
      </w:pP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10.Aşağıdakilerden hangisi sözlük sırasına göre doğru sıralanmıştır?</w:t>
      </w:r>
    </w:p>
    <w:p w:rsidR="00DA3EE7" w:rsidRPr="005F32F4" w:rsidRDefault="00DA3EE7" w:rsidP="00332757">
      <w:pPr>
        <w:rPr>
          <w:rFonts w:ascii="ALFABET98" w:hAnsi="ALFABET98"/>
          <w:color w:val="0F243E"/>
          <w:lang w:val="tr-TR"/>
        </w:rPr>
      </w:pPr>
      <w:r w:rsidRPr="005F32F4">
        <w:rPr>
          <w:rFonts w:ascii="ALFABET98 Tur" w:hAnsi="ALFABET98 Tur"/>
          <w:color w:val="0F243E"/>
          <w:lang w:val="tr-TR"/>
        </w:rPr>
        <w:t>A) kantin-market-lamba           B) file-maç-top             C)saz-reklam- şirket</w:t>
      </w:r>
    </w:p>
    <w:p w:rsidR="00DA3EE7" w:rsidRPr="005F32F4" w:rsidRDefault="00DA3EE7" w:rsidP="00332757">
      <w:pPr>
        <w:rPr>
          <w:rFonts w:ascii="ALFABET98" w:hAnsi="ALFABET98"/>
          <w:color w:val="0F243E"/>
          <w:lang w:val="tr-TR"/>
        </w:rPr>
      </w:pPr>
      <w:r w:rsidRPr="005F32F4">
        <w:rPr>
          <w:rFonts w:ascii="ALFABET98" w:hAnsi="ALFABET98"/>
          <w:color w:val="0F243E"/>
          <w:lang w:val="tr-TR"/>
        </w:rPr>
        <w:t xml:space="preserve">11. </w:t>
      </w:r>
      <w:r w:rsidRPr="005F32F4">
        <w:rPr>
          <w:rFonts w:ascii="ALFABET98 Tur" w:hAnsi="ALFABET98 Tur"/>
          <w:color w:val="0F243E"/>
          <w:lang w:val="tr-TR"/>
        </w:rPr>
        <w:t>“Elma (   )  üzüm ve karpuzu çok severim(   )  ‘’  cümlesinde parantezlerle  belirtilen yerlere sırasıyla hangi noktalama işareti</w:t>
      </w:r>
      <w:r w:rsidRPr="005F32F4">
        <w:rPr>
          <w:rFonts w:ascii="ALFABET98" w:hAnsi="ALFABET98"/>
          <w:color w:val="0F243E"/>
          <w:lang w:val="tr-TR"/>
        </w:rPr>
        <w:t xml:space="preserve"> gelmelidir?</w:t>
      </w:r>
    </w:p>
    <w:p w:rsidR="00DA3EE7" w:rsidRPr="005F32F4" w:rsidRDefault="00DA3EE7" w:rsidP="00332757">
      <w:pPr>
        <w:rPr>
          <w:rFonts w:ascii="ALFABET98" w:hAnsi="ALFABET98"/>
          <w:color w:val="0F243E"/>
          <w:lang w:val="tr-TR"/>
        </w:rPr>
      </w:pPr>
      <w:r w:rsidRPr="005F32F4">
        <w:rPr>
          <w:rFonts w:ascii="ALFABET98" w:hAnsi="ALFABET98"/>
          <w:color w:val="0F243E"/>
          <w:lang w:val="tr-TR"/>
        </w:rPr>
        <w:t>A)  (.),(?)                             B)  (,),(.)                       C)  (.),(,)</w:t>
      </w:r>
    </w:p>
    <w:p w:rsidR="00DA3EE7" w:rsidRPr="005F32F4" w:rsidRDefault="00DA3EE7" w:rsidP="002834F9">
      <w:pPr>
        <w:tabs>
          <w:tab w:val="right" w:pos="9072"/>
        </w:tabs>
        <w:rPr>
          <w:rFonts w:ascii="ALFABET98" w:hAnsi="ALFABET98"/>
          <w:color w:val="0F243E"/>
          <w:lang w:val="tr-TR"/>
        </w:rPr>
      </w:pPr>
      <w:r>
        <w:rPr>
          <w:noProof/>
          <w:lang w:val="tr-TR" w:eastAsia="tr-TR"/>
        </w:rPr>
        <w:pict>
          <v:roundrect id="_x0000_s1026" style="position:absolute;margin-left:324.4pt;margin-top:7.3pt;width:80.25pt;height:24pt;z-index:251659264" arcsize="10923f">
            <v:textbox>
              <w:txbxContent>
                <w:p w:rsidR="00DA3EE7" w:rsidRPr="005531E3" w:rsidRDefault="00DA3EE7">
                  <w:pPr>
                    <w:rPr>
                      <w:rFonts w:ascii="ALFABET98" w:hAnsi="ALFABET98"/>
                      <w:color w:val="0F243E"/>
                      <w:lang w:val="tr-TR"/>
                    </w:rPr>
                  </w:pPr>
                  <w:r w:rsidRPr="005531E3">
                    <w:rPr>
                      <w:rFonts w:ascii="ALFABET98" w:hAnsi="ALFABET98"/>
                      <w:color w:val="0F243E"/>
                      <w:lang w:val="tr-TR"/>
                    </w:rPr>
                    <w:t>4-Ali</w:t>
                  </w:r>
                </w:p>
              </w:txbxContent>
            </v:textbox>
          </v:roundrect>
        </w:pict>
      </w:r>
      <w:r>
        <w:rPr>
          <w:noProof/>
          <w:lang w:val="tr-TR" w:eastAsia="tr-TR"/>
        </w:rPr>
        <w:pict>
          <v:roundrect id="_x0000_s1027" style="position:absolute;margin-left:223.9pt;margin-top:7.3pt;width:80.25pt;height:24pt;z-index:251658240" arcsize="10923f">
            <v:textbox>
              <w:txbxContent>
                <w:p w:rsidR="00DA3EE7" w:rsidRPr="005531E3" w:rsidRDefault="00DA3EE7">
                  <w:pPr>
                    <w:rPr>
                      <w:rFonts w:ascii="ALFABET98" w:hAnsi="ALFABET98"/>
                      <w:color w:val="0F243E"/>
                      <w:lang w:val="tr-TR"/>
                    </w:rPr>
                  </w:pPr>
                  <w:r w:rsidRPr="005531E3">
                    <w:rPr>
                      <w:rFonts w:ascii="ALFABET98" w:hAnsi="ALFABET98"/>
                      <w:color w:val="0F243E"/>
                      <w:lang w:val="tr-TR"/>
                    </w:rPr>
                    <w:t>3-kitap</w:t>
                  </w:r>
                </w:p>
              </w:txbxContent>
            </v:textbox>
          </v:roundrect>
        </w:pict>
      </w:r>
      <w:r>
        <w:rPr>
          <w:noProof/>
          <w:lang w:val="tr-TR" w:eastAsia="tr-TR"/>
        </w:rPr>
        <w:pict>
          <v:roundrect id="_x0000_s1028" style="position:absolute;margin-left:23.65pt;margin-top:7.3pt;width:80.25pt;height:24pt;z-index:251656192" arcsize="10923f">
            <v:textbox>
              <w:txbxContent>
                <w:p w:rsidR="00DA3EE7" w:rsidRPr="005531E3" w:rsidRDefault="00DA3EE7">
                  <w:pPr>
                    <w:rPr>
                      <w:rFonts w:ascii="ALFABET98" w:hAnsi="ALFABET98"/>
                      <w:color w:val="0F243E"/>
                      <w:lang w:val="tr-TR"/>
                    </w:rPr>
                  </w:pPr>
                  <w:r w:rsidRPr="005531E3">
                    <w:rPr>
                      <w:rFonts w:ascii="ALFABET98" w:hAnsi="ALFABET98"/>
                      <w:color w:val="0F243E"/>
                      <w:lang w:val="tr-TR"/>
                    </w:rPr>
                    <w:t>1-sever</w:t>
                  </w:r>
                </w:p>
              </w:txbxContent>
            </v:textbox>
          </v:roundrect>
        </w:pict>
      </w:r>
      <w:r>
        <w:rPr>
          <w:noProof/>
          <w:lang w:val="tr-TR" w:eastAsia="tr-TR"/>
        </w:rPr>
        <w:pict>
          <v:roundrect id="_x0000_s1029" style="position:absolute;margin-left:120.4pt;margin-top:7.3pt;width:80.25pt;height:24pt;z-index:251657216" arcsize="10923f">
            <v:textbox>
              <w:txbxContent>
                <w:p w:rsidR="00DA3EE7" w:rsidRPr="005531E3" w:rsidRDefault="00DA3EE7">
                  <w:pPr>
                    <w:rPr>
                      <w:rFonts w:ascii="ALFABET98" w:hAnsi="ALFABET98"/>
                      <w:color w:val="0F243E"/>
                      <w:lang w:val="tr-TR"/>
                    </w:rPr>
                  </w:pPr>
                  <w:r w:rsidRPr="005531E3">
                    <w:rPr>
                      <w:rFonts w:ascii="ALFABET98 Tur" w:hAnsi="ALFABET98 Tur"/>
                      <w:color w:val="0F243E"/>
                      <w:lang w:val="tr-TR"/>
                    </w:rPr>
                    <w:t>2-okumayı</w:t>
                  </w:r>
                </w:p>
              </w:txbxContent>
            </v:textbox>
          </v:roundrect>
        </w:pict>
      </w:r>
      <w:r w:rsidRPr="005F32F4">
        <w:rPr>
          <w:rFonts w:ascii="ALFABET98" w:hAnsi="ALFABET98"/>
          <w:color w:val="0F243E"/>
          <w:lang w:val="tr-TR"/>
        </w:rPr>
        <w:t xml:space="preserve">12.  </w:t>
      </w:r>
      <w:r w:rsidRPr="005F32F4">
        <w:rPr>
          <w:rFonts w:ascii="ALFABET98" w:hAnsi="ALFABET98"/>
          <w:color w:val="0F243E"/>
          <w:lang w:val="tr-TR"/>
        </w:rPr>
        <w:tab/>
      </w:r>
    </w:p>
    <w:p w:rsidR="00DA3EE7" w:rsidRPr="005F32F4" w:rsidRDefault="00DA3EE7" w:rsidP="002834F9">
      <w:pPr>
        <w:tabs>
          <w:tab w:val="right" w:pos="9072"/>
        </w:tabs>
        <w:rPr>
          <w:rFonts w:ascii="ALFABET98" w:hAnsi="ALFABET98"/>
          <w:color w:val="0F243E"/>
          <w:lang w:val="tr-TR"/>
        </w:rPr>
      </w:pPr>
    </w:p>
    <w:p w:rsidR="00DA3EE7" w:rsidRPr="005F32F4" w:rsidRDefault="00DA3EE7" w:rsidP="002834F9">
      <w:pPr>
        <w:tabs>
          <w:tab w:val="right" w:pos="9072"/>
        </w:tabs>
        <w:rPr>
          <w:rFonts w:ascii="ALFABET98" w:hAnsi="ALFABET98"/>
          <w:color w:val="0F243E"/>
          <w:lang w:val="tr-TR"/>
        </w:rPr>
      </w:pPr>
      <w:r w:rsidRPr="005F32F4">
        <w:rPr>
          <w:rFonts w:ascii="ALFABET98 Tur" w:hAnsi="ALFABET98 Tur"/>
          <w:color w:val="0F243E"/>
          <w:lang w:val="tr-TR"/>
        </w:rPr>
        <w:t>Yukarıdaki sözcüklerle anlamlı bir cümle oluşturduğumuzda doğru sıralama nasıl olur?</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A) 1-4-2-3                  B) 3-2-1-4                         C)4-3-2-1</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13. “uzak” sözcüğünün zıt(karşıt)anlamlısı hangisidir?</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A) yakın                        B) ırak                              C) fazla</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 xml:space="preserve">14.Aşağıdakilerden hangisi </w:t>
      </w:r>
      <w:r w:rsidRPr="005F32F4">
        <w:rPr>
          <w:rFonts w:ascii="ALFABET98 Tur" w:hAnsi="ALFABET98 Tur"/>
          <w:color w:val="0F243E"/>
          <w:u w:val="single"/>
          <w:lang w:val="tr-TR"/>
        </w:rPr>
        <w:t>cümle değildir?</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 xml:space="preserve">A) Gördüm                 </w:t>
      </w:r>
      <w:r w:rsidRPr="005F32F4">
        <w:rPr>
          <w:rFonts w:ascii="ALFABET98 Tur" w:hAnsi="ALFABET98 Tur"/>
          <w:color w:val="0F243E"/>
          <w:lang w:val="tr-TR"/>
        </w:rPr>
        <w:t xml:space="preserve">  B) Kim geldi                         C) Yuvada kuş</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 xml:space="preserve">15.Aşağıdakilerden hangisinin yazımı </w:t>
      </w:r>
      <w:r w:rsidRPr="005F32F4">
        <w:rPr>
          <w:rFonts w:ascii="ALFABET98 Tur" w:hAnsi="ALFABET98 Tur"/>
          <w:color w:val="0F243E"/>
          <w:u w:val="single"/>
          <w:lang w:val="tr-TR"/>
        </w:rPr>
        <w:t>yanlıştır?</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A) Deniz Mahallesi          B) Ahmet                             C) çanakkale</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 xml:space="preserve">16.Hangisinde özel ad </w:t>
      </w:r>
      <w:r w:rsidRPr="005F32F4">
        <w:rPr>
          <w:rFonts w:ascii="ALFABET98" w:hAnsi="ALFABET98"/>
          <w:color w:val="0F243E"/>
          <w:u w:val="single"/>
          <w:lang w:val="tr-TR"/>
        </w:rPr>
        <w:t>yoktur?</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A)Hafta sonu Adana’ya gitmiş.     B) Filiz bizimle gelecek.     C)Annesine ilacını verdi.</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 xml:space="preserve">17.Aşağıdakilerden hangisi çoğul eki </w:t>
      </w:r>
      <w:r w:rsidRPr="005F32F4">
        <w:rPr>
          <w:rFonts w:ascii="ALFABET98 Tur" w:hAnsi="ALFABET98 Tur"/>
          <w:color w:val="0F243E"/>
          <w:u w:val="single"/>
          <w:lang w:val="tr-TR"/>
        </w:rPr>
        <w:t>almamıştır?</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 xml:space="preserve">A) kalemler                       B) kiler                        C) silgiler  </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18.Aşağıdaki cümlelerin hangisinde çoğul ad vardır?</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 xml:space="preserve">A) Ağaçlar çiçek açtı.         B) Minik kuş ötüyor.            C) Kedi acı acı miyavlıyor. </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 xml:space="preserve">19.Aşağıdakilerden hangisi özel isim </w:t>
      </w:r>
      <w:r w:rsidRPr="005F32F4">
        <w:rPr>
          <w:rFonts w:ascii="ALFABET98 Tur" w:hAnsi="ALFABET98 Tur"/>
          <w:color w:val="0F243E"/>
          <w:u w:val="single"/>
          <w:lang w:val="tr-TR"/>
        </w:rPr>
        <w:t>değildir?</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 xml:space="preserve">A) </w:t>
      </w:r>
      <w:r w:rsidRPr="005F32F4">
        <w:rPr>
          <w:rFonts w:ascii="ALFABET98 Tur" w:hAnsi="ALFABET98 Tur"/>
          <w:color w:val="0F243E"/>
          <w:lang w:val="tr-TR"/>
        </w:rPr>
        <w:t>Ali                          B) Öğretmen                    C) Ankara</w:t>
      </w:r>
    </w:p>
    <w:p w:rsidR="00DA3EE7" w:rsidRPr="005F32F4" w:rsidRDefault="00DA3EE7" w:rsidP="005826D7">
      <w:pPr>
        <w:tabs>
          <w:tab w:val="right" w:pos="9072"/>
        </w:tabs>
        <w:rPr>
          <w:rFonts w:ascii="ALFABET98" w:hAnsi="ALFABET98"/>
          <w:color w:val="0F243E"/>
          <w:lang w:val="tr-TR"/>
        </w:rPr>
      </w:pPr>
      <w:r w:rsidRPr="005F32F4">
        <w:rPr>
          <w:rFonts w:ascii="ALFABET98 Tur" w:hAnsi="ALFABET98 Tur"/>
          <w:color w:val="0F243E"/>
          <w:lang w:val="tr-TR"/>
        </w:rPr>
        <w:t xml:space="preserve">20.Aşağıdakilerden hangisi zıt (karşıt) anlamlı </w:t>
      </w:r>
      <w:r w:rsidRPr="005F32F4">
        <w:rPr>
          <w:rFonts w:ascii="ALFABET98 Tur" w:hAnsi="ALFABET98 Tur"/>
          <w:color w:val="0F243E"/>
          <w:u w:val="single"/>
          <w:lang w:val="tr-TR"/>
        </w:rPr>
        <w:t>değildir?</w:t>
      </w:r>
    </w:p>
    <w:p w:rsidR="00DA3EE7" w:rsidRPr="005F32F4" w:rsidRDefault="00DA3EE7" w:rsidP="00622B66">
      <w:pPr>
        <w:tabs>
          <w:tab w:val="left" w:pos="2670"/>
        </w:tabs>
        <w:rPr>
          <w:rFonts w:ascii="ALFABET98" w:hAnsi="ALFABET98"/>
          <w:color w:val="0F243E"/>
          <w:lang w:val="tr-TR"/>
        </w:rPr>
      </w:pPr>
      <w:r w:rsidRPr="005F32F4">
        <w:rPr>
          <w:rFonts w:ascii="ALFABET98 Tur" w:hAnsi="ALFABET98 Tur"/>
          <w:color w:val="0F243E"/>
          <w:lang w:val="tr-TR"/>
        </w:rPr>
        <w:t>A) ilk-son                       B)</w:t>
      </w:r>
      <w:r w:rsidRPr="005F32F4">
        <w:rPr>
          <w:rFonts w:ascii="ALFABET98 Tur" w:hAnsi="ALFABET98 Tur"/>
          <w:color w:val="0F243E"/>
          <w:lang w:val="tr-TR"/>
        </w:rPr>
        <w:tab/>
        <w:t>yalnız-tek                     C) içeri-dışarı</w:t>
      </w:r>
    </w:p>
    <w:p w:rsidR="00DA3EE7" w:rsidRPr="005F32F4" w:rsidRDefault="00DA3EE7" w:rsidP="005826D7">
      <w:pPr>
        <w:tabs>
          <w:tab w:val="right" w:pos="9072"/>
        </w:tabs>
        <w:rPr>
          <w:rFonts w:ascii="ALFABET98" w:hAnsi="ALFABET98"/>
          <w:color w:val="0F243E"/>
          <w:lang w:val="tr-TR"/>
        </w:rPr>
      </w:pPr>
      <w:r w:rsidRPr="005F32F4">
        <w:rPr>
          <w:rFonts w:ascii="ALFABET98" w:hAnsi="ALFABET98"/>
          <w:color w:val="0F243E"/>
          <w:lang w:val="tr-TR"/>
        </w:rPr>
        <w:t xml:space="preserve">  </w:t>
      </w:r>
    </w:p>
    <w:p w:rsidR="00DA3EE7" w:rsidRDefault="00DA3EE7" w:rsidP="005826D7">
      <w:pPr>
        <w:pStyle w:val="ListParagraph"/>
        <w:tabs>
          <w:tab w:val="right" w:pos="9072"/>
        </w:tabs>
        <w:rPr>
          <w:rFonts w:ascii="ALFABET98" w:hAnsi="ALFABET98"/>
          <w:lang w:val="tr-TR"/>
        </w:rPr>
      </w:pPr>
    </w:p>
    <w:p w:rsidR="00DA3EE7" w:rsidRDefault="00DA3EE7" w:rsidP="00B26ECC">
      <w:pPr>
        <w:ind w:right="-523"/>
        <w:jc w:val="center"/>
        <w:rPr>
          <w:b/>
          <w:sz w:val="18"/>
          <w:szCs w:val="18"/>
        </w:rPr>
      </w:pPr>
      <w:hyperlink r:id="rId5" w:history="1">
        <w:r>
          <w:rPr>
            <w:rStyle w:val="Hyperlink"/>
            <w:b/>
            <w:sz w:val="18"/>
            <w:szCs w:val="18"/>
          </w:rPr>
          <w:t>www.sorubak.com</w:t>
        </w:r>
      </w:hyperlink>
      <w:r>
        <w:rPr>
          <w:b/>
          <w:sz w:val="18"/>
          <w:szCs w:val="18"/>
        </w:rPr>
        <w:t xml:space="preserve"> </w:t>
      </w:r>
    </w:p>
    <w:p w:rsidR="00DA3EE7" w:rsidRPr="005826D7" w:rsidRDefault="00DA3EE7" w:rsidP="005826D7">
      <w:pPr>
        <w:pStyle w:val="ListParagraph"/>
        <w:tabs>
          <w:tab w:val="right" w:pos="9072"/>
        </w:tabs>
        <w:rPr>
          <w:rFonts w:ascii="ALFABET98" w:hAnsi="ALFABET98"/>
          <w:lang w:val="tr-TR"/>
        </w:rPr>
      </w:pPr>
    </w:p>
    <w:sectPr w:rsidR="00DA3EE7" w:rsidRPr="005826D7" w:rsidSect="0033668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LFABET98 Tur">
    <w:panose1 w:val="00000000000000000000"/>
    <w:charset w:val="A2"/>
    <w:family w:val="auto"/>
    <w:notTrueType/>
    <w:pitch w:val="variable"/>
    <w:sig w:usb0="00000005" w:usb1="00000000" w:usb2="00000000" w:usb3="00000000" w:csb0="00000010" w:csb1="00000000"/>
  </w:font>
  <w:font w:name="ALFABET98">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87E41"/>
    <w:multiLevelType w:val="hybridMultilevel"/>
    <w:tmpl w:val="42309152"/>
    <w:lvl w:ilvl="0" w:tplc="5ACCCDEA">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2757"/>
    <w:rsid w:val="000D6524"/>
    <w:rsid w:val="002366FB"/>
    <w:rsid w:val="002834F9"/>
    <w:rsid w:val="00332757"/>
    <w:rsid w:val="00336687"/>
    <w:rsid w:val="00493E7E"/>
    <w:rsid w:val="005531E3"/>
    <w:rsid w:val="005826D7"/>
    <w:rsid w:val="005F32F4"/>
    <w:rsid w:val="00622B66"/>
    <w:rsid w:val="00662259"/>
    <w:rsid w:val="007E44EC"/>
    <w:rsid w:val="008261F0"/>
    <w:rsid w:val="00B26ECC"/>
    <w:rsid w:val="00BF4E92"/>
    <w:rsid w:val="00DA3EE7"/>
    <w:rsid w:val="00DE4642"/>
    <w:rsid w:val="00DF10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687"/>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826D7"/>
    <w:pPr>
      <w:ind w:left="720"/>
      <w:contextualSpacing/>
    </w:pPr>
  </w:style>
  <w:style w:type="character" w:styleId="Hyperlink">
    <w:name w:val="Hyperlink"/>
    <w:basedOn w:val="DefaultParagraphFont"/>
    <w:uiPriority w:val="99"/>
    <w:rsid w:val="00B26EC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04131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TotalTime>
  <Pages>3</Pages>
  <Words>506</Words>
  <Characters>2886</Characters>
  <Application>Microsoft Office Outlook</Application>
  <DocSecurity>0</DocSecurity>
  <Lines>0</Lines>
  <Paragraphs>0</Paragraphs>
  <ScaleCrop>false</ScaleCrop>
  <Company>VESTEL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VESTEL</dc:creator>
  <cp:keywords/>
  <dc:description/>
  <cp:lastModifiedBy>edanur</cp:lastModifiedBy>
  <cp:revision>5</cp:revision>
  <cp:lastPrinted>2009-12-08T17:36:00Z</cp:lastPrinted>
  <dcterms:created xsi:type="dcterms:W3CDTF">2009-12-08T16:13:00Z</dcterms:created>
  <dcterms:modified xsi:type="dcterms:W3CDTF">2009-12-14T21:22:00Z</dcterms:modified>
</cp:coreProperties>
</file>